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3FF" w:rsidRDefault="009953FF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KEMELL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9953FF" w:rsidRDefault="00820244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Tavistock Abbey.</w:t>
      </w:r>
    </w:p>
    <w:p w:rsidR="009953FF" w:rsidRDefault="009953FF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53FF" w:rsidRDefault="009953FF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53FF" w:rsidRDefault="009953FF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9953FF" w:rsidRDefault="009953FF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820244" w:rsidRDefault="00820244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:rsidR="00820244" w:rsidRDefault="00820244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 p.116)</w:t>
      </w:r>
    </w:p>
    <w:p w:rsidR="009953FF" w:rsidRDefault="009953FF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53FF" w:rsidRDefault="009953FF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9953FF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</w:p>
    <w:p w:rsidR="00820244" w:rsidRPr="009953FF" w:rsidRDefault="00820244" w:rsidP="0099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  <w:bookmarkStart w:id="0" w:name="_GoBack"/>
      <w:bookmarkEnd w:id="0"/>
    </w:p>
    <w:sectPr w:rsidR="00820244" w:rsidRPr="009953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3FF" w:rsidRDefault="009953FF" w:rsidP="00564E3C">
      <w:pPr>
        <w:spacing w:after="0" w:line="240" w:lineRule="auto"/>
      </w:pPr>
      <w:r>
        <w:separator/>
      </w:r>
    </w:p>
  </w:endnote>
  <w:endnote w:type="continuationSeparator" w:id="0">
    <w:p w:rsidR="009953FF" w:rsidRDefault="009953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0244">
      <w:rPr>
        <w:rFonts w:ascii="Times New Roman" w:hAnsi="Times New Roman" w:cs="Times New Roman"/>
        <w:noProof/>
        <w:sz w:val="24"/>
        <w:szCs w:val="24"/>
      </w:rPr>
      <w:t>7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3FF" w:rsidRDefault="009953FF" w:rsidP="00564E3C">
      <w:pPr>
        <w:spacing w:after="0" w:line="240" w:lineRule="auto"/>
      </w:pPr>
      <w:r>
        <w:separator/>
      </w:r>
    </w:p>
  </w:footnote>
  <w:footnote w:type="continuationSeparator" w:id="0">
    <w:p w:rsidR="009953FF" w:rsidRDefault="009953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3FF"/>
    <w:rsid w:val="00372DC6"/>
    <w:rsid w:val="00564E3C"/>
    <w:rsid w:val="0064591D"/>
    <w:rsid w:val="00820244"/>
    <w:rsid w:val="009953F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8C2F0"/>
  <w15:chartTrackingRefBased/>
  <w15:docId w15:val="{C9EEE940-ABF5-4C0E-9BE5-ED193D01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2016-01-26T17:11:00Z</dcterms:created>
  <dcterms:modified xsi:type="dcterms:W3CDTF">2016-06-07T17:53:00Z</dcterms:modified>
</cp:coreProperties>
</file>